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E5" w:rsidRPr="006337A6" w:rsidRDefault="004D35E5" w:rsidP="004D35E5">
      <w:pPr>
        <w:widowControl w:val="0"/>
        <w:tabs>
          <w:tab w:val="right" w:pos="9639"/>
        </w:tabs>
        <w:spacing w:after="0"/>
        <w:rPr>
          <w:b/>
          <w:bCs/>
          <w:i/>
          <w:sz w:val="24"/>
          <w:szCs w:val="24"/>
          <w:lang w:eastAsia="zh-CN"/>
        </w:rPr>
      </w:pPr>
      <w:r>
        <w:rPr>
          <w:rFonts w:eastAsia="MS Mincho"/>
          <w:b/>
          <w:bCs/>
          <w:sz w:val="24"/>
          <w:szCs w:val="24"/>
        </w:rPr>
        <w:t>3GPP T</w:t>
      </w:r>
      <w:bookmarkStart w:id="0" w:name="_Ref452454252"/>
      <w:bookmarkEnd w:id="0"/>
      <w:r>
        <w:rPr>
          <w:rFonts w:eastAsia="MS Mincho"/>
          <w:b/>
          <w:bCs/>
          <w:sz w:val="24"/>
          <w:szCs w:val="24"/>
        </w:rPr>
        <w:t xml:space="preserve">SG-RAN </w:t>
      </w:r>
      <w:r>
        <w:rPr>
          <w:rFonts w:eastAsia="MS Mincho"/>
          <w:b/>
          <w:sz w:val="24"/>
          <w:szCs w:val="24"/>
        </w:rPr>
        <w:t>WG3 Meeting #10</w:t>
      </w:r>
      <w:r>
        <w:rPr>
          <w:rFonts w:hint="eastAsia"/>
          <w:b/>
          <w:sz w:val="24"/>
          <w:szCs w:val="24"/>
          <w:lang w:eastAsia="zh-CN"/>
        </w:rPr>
        <w:t>7-e</w:t>
      </w:r>
      <w:r>
        <w:rPr>
          <w:rFonts w:eastAsia="MS Mincho"/>
          <w:b/>
          <w:bCs/>
          <w:sz w:val="24"/>
          <w:szCs w:val="24"/>
        </w:rPr>
        <w:tab/>
        <w:t>R3-</w:t>
      </w:r>
      <w:r>
        <w:rPr>
          <w:rFonts w:hint="eastAsia"/>
          <w:b/>
          <w:bCs/>
          <w:sz w:val="24"/>
          <w:szCs w:val="24"/>
          <w:lang w:eastAsia="zh-CN"/>
        </w:rPr>
        <w:t>20</w:t>
      </w:r>
      <w:r w:rsidR="00BF18D8">
        <w:rPr>
          <w:rFonts w:hint="eastAsia"/>
          <w:b/>
          <w:bCs/>
          <w:sz w:val="24"/>
          <w:szCs w:val="24"/>
          <w:lang w:eastAsia="zh-CN"/>
        </w:rPr>
        <w:t>0598</w:t>
      </w:r>
    </w:p>
    <w:p w:rsidR="004D35E5" w:rsidRPr="00A93A1C" w:rsidRDefault="004D35E5" w:rsidP="004D35E5">
      <w:pPr>
        <w:widowControl w:val="0"/>
        <w:tabs>
          <w:tab w:val="right" w:pos="9639"/>
        </w:tabs>
        <w:spacing w:after="0"/>
        <w:rPr>
          <w:rFonts w:eastAsia="MS Mincho"/>
          <w:b/>
          <w:sz w:val="24"/>
          <w:szCs w:val="24"/>
        </w:rPr>
      </w:pPr>
      <w:bookmarkStart w:id="1" w:name="_Hlk536523677"/>
      <w:r w:rsidRPr="00A93A1C">
        <w:rPr>
          <w:rFonts w:eastAsia="MS Mincho"/>
          <w:b/>
          <w:sz w:val="24"/>
          <w:szCs w:val="24"/>
        </w:rPr>
        <w:t xml:space="preserve">Online, 24th </w:t>
      </w:r>
      <w:r>
        <w:rPr>
          <w:rFonts w:eastAsia="MS Mincho"/>
          <w:b/>
          <w:sz w:val="24"/>
          <w:szCs w:val="24"/>
        </w:rPr>
        <w:t xml:space="preserve">February - </w:t>
      </w:r>
      <w:r w:rsidRPr="00A93A1C">
        <w:rPr>
          <w:rFonts w:eastAsia="MS Mincho"/>
          <w:b/>
          <w:sz w:val="24"/>
          <w:szCs w:val="24"/>
        </w:rPr>
        <w:t>6th March 20</w:t>
      </w:r>
      <w:bookmarkEnd w:id="1"/>
      <w:r w:rsidRPr="00A93A1C">
        <w:rPr>
          <w:rFonts w:eastAsia="MS Mincho"/>
          <w:b/>
          <w:sz w:val="24"/>
          <w:szCs w:val="24"/>
        </w:rPr>
        <w:t>20</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5938A6">
        <w:rPr>
          <w:rFonts w:eastAsia="宋体" w:hint="eastAsia"/>
          <w:b/>
          <w:lang w:eastAsia="zh-CN"/>
        </w:rPr>
        <w:t>17</w:t>
      </w:r>
      <w:r w:rsidR="0071055D">
        <w:rPr>
          <w:rFonts w:eastAsia="宋体" w:hint="eastAsia"/>
          <w:b/>
          <w:lang w:eastAsia="zh-CN"/>
        </w:rPr>
        <w:t>.2.2</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AA7C13">
        <w:rPr>
          <w:rFonts w:eastAsia="宋体" w:hint="eastAsia"/>
          <w:b/>
          <w:lang w:eastAsia="zh-CN"/>
        </w:rPr>
        <w:t>Dynamic control of PDCP duplication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D70A1C" w:rsidP="00C76FCE">
      <w:pPr>
        <w:widowControl w:val="0"/>
        <w:spacing w:line="256" w:lineRule="auto"/>
        <w:contextualSpacing/>
        <w:jc w:val="both"/>
        <w:rPr>
          <w:lang w:eastAsia="zh-CN"/>
        </w:rPr>
      </w:pPr>
      <w:r>
        <w:rPr>
          <w:rFonts w:hint="eastAsia"/>
          <w:lang w:eastAsia="zh-CN"/>
        </w:rPr>
        <w:t>Last RAN3 meeting discussed the dynamic control of PDCP duplication, and an offline discussion [2] has been launched to solve the remaining issues on this topic.</w:t>
      </w:r>
    </w:p>
    <w:p w:rsidR="00D70A1C" w:rsidRDefault="00D70A1C" w:rsidP="00C76FCE">
      <w:pPr>
        <w:widowControl w:val="0"/>
        <w:spacing w:line="256" w:lineRule="auto"/>
        <w:contextualSpacing/>
        <w:jc w:val="both"/>
        <w:rPr>
          <w:lang w:eastAsia="zh-CN"/>
        </w:rPr>
      </w:pPr>
      <w:r>
        <w:rPr>
          <w:rFonts w:hint="eastAsia"/>
          <w:lang w:eastAsia="zh-CN"/>
        </w:rPr>
        <w:t xml:space="preserve">The following </w:t>
      </w:r>
      <w:r w:rsidR="00B06DCA">
        <w:rPr>
          <w:rFonts w:hint="eastAsia"/>
          <w:lang w:eastAsia="zh-CN"/>
        </w:rPr>
        <w:t>open issues have been captured</w:t>
      </w:r>
      <w:r>
        <w:rPr>
          <w:rFonts w:hint="eastAsia"/>
          <w:lang w:eastAsia="zh-CN"/>
        </w:rPr>
        <w:t xml:space="preserve"> by the offline discussion:</w:t>
      </w:r>
    </w:p>
    <w:p w:rsidR="00D70A1C" w:rsidRPr="00D70A1C" w:rsidRDefault="00D70A1C" w:rsidP="00A13FFA">
      <w:pPr>
        <w:overflowPunct/>
        <w:autoSpaceDE/>
        <w:autoSpaceDN/>
        <w:adjustRightInd/>
        <w:ind w:leftChars="100" w:left="200"/>
        <w:jc w:val="both"/>
        <w:textAlignment w:val="auto"/>
        <w:rPr>
          <w:rFonts w:eastAsia="Yu Mincho"/>
          <w:i/>
          <w:lang w:val="en-GB"/>
        </w:rPr>
      </w:pPr>
      <w:proofErr w:type="gramStart"/>
      <w:r w:rsidRPr="00D70A1C">
        <w:rPr>
          <w:rFonts w:eastAsia="Yu Mincho"/>
          <w:bCs/>
          <w:i/>
        </w:rPr>
        <w:t xml:space="preserve">For data transfer for more than 2 RLCs: </w:t>
      </w:r>
      <w:r w:rsidRPr="00D70A1C">
        <w:rPr>
          <w:rFonts w:eastAsia="Yu Mincho"/>
          <w:i/>
          <w:lang w:val="en-GB"/>
        </w:rPr>
        <w:t>The motivation for separate tunnels in Rel-15 duplication shall be reminded before more tunnel endpoints are added.</w:t>
      </w:r>
      <w:proofErr w:type="gramEnd"/>
    </w:p>
    <w:p w:rsidR="00D70A1C" w:rsidRPr="00D70A1C" w:rsidRDefault="00D70A1C" w:rsidP="00A13FFA">
      <w:pPr>
        <w:overflowPunct/>
        <w:autoSpaceDE/>
        <w:autoSpaceDN/>
        <w:adjustRightInd/>
        <w:ind w:leftChars="100" w:left="200"/>
        <w:jc w:val="both"/>
        <w:textAlignment w:val="auto"/>
        <w:rPr>
          <w:rFonts w:eastAsiaTheme="minorEastAsia"/>
          <w:bCs/>
          <w:i/>
          <w:lang w:eastAsia="zh-CN"/>
        </w:rPr>
      </w:pPr>
      <w:r w:rsidRPr="00D70A1C">
        <w:rPr>
          <w:rFonts w:eastAsia="Yu Mincho"/>
          <w:i/>
          <w:lang w:val="en-GB"/>
        </w:rPr>
        <w:t xml:space="preserve">For coordination of DL duplication of more than </w:t>
      </w:r>
      <w:proofErr w:type="gramStart"/>
      <w:r w:rsidRPr="00D70A1C">
        <w:rPr>
          <w:rFonts w:eastAsia="Yu Mincho"/>
          <w:i/>
          <w:lang w:val="en-GB"/>
        </w:rPr>
        <w:t>2</w:t>
      </w:r>
      <w:proofErr w:type="gramEnd"/>
      <w:r w:rsidRPr="00D70A1C">
        <w:rPr>
          <w:rFonts w:eastAsia="Yu Mincho"/>
          <w:i/>
          <w:lang w:val="en-GB"/>
        </w:rPr>
        <w:t xml:space="preserve"> RLCs: Only no coordination or partial</w:t>
      </w:r>
      <w:r>
        <w:rPr>
          <w:rFonts w:eastAsia="Yu Mincho"/>
          <w:i/>
          <w:lang w:val="en-GB"/>
        </w:rPr>
        <w:t xml:space="preserve"> coordination (as proposed in [</w:t>
      </w:r>
      <w:r>
        <w:rPr>
          <w:rFonts w:eastAsiaTheme="minorEastAsia" w:hint="eastAsia"/>
          <w:i/>
          <w:lang w:val="en-GB" w:eastAsia="zh-CN"/>
        </w:rPr>
        <w:t>1</w:t>
      </w:r>
      <w:r w:rsidRPr="00D70A1C">
        <w:rPr>
          <w:rFonts w:eastAsia="Yu Mincho"/>
          <w:i/>
          <w:lang w:val="en-GB"/>
        </w:rPr>
        <w:t>]) is to be considered for coordination.</w:t>
      </w:r>
    </w:p>
    <w:p w:rsidR="00EE43F4" w:rsidRDefault="00262C36" w:rsidP="00BF18D8">
      <w:pPr>
        <w:spacing w:beforeLines="100"/>
        <w:jc w:val="both"/>
        <w:rPr>
          <w:lang w:eastAsia="zh-CN"/>
        </w:rPr>
      </w:pPr>
      <w:r>
        <w:rPr>
          <w:rFonts w:hint="eastAsia"/>
          <w:lang w:eastAsia="zh-CN"/>
        </w:rPr>
        <w:t xml:space="preserve">In this contribution, we provide </w:t>
      </w:r>
      <w:r w:rsidR="00D70A1C">
        <w:rPr>
          <w:rFonts w:hint="eastAsia"/>
          <w:lang w:eastAsia="zh-CN"/>
        </w:rPr>
        <w:t>our opinion on</w:t>
      </w:r>
      <w:r w:rsidR="00CA78B3">
        <w:rPr>
          <w:rFonts w:hint="eastAsia"/>
          <w:lang w:eastAsia="zh-CN"/>
        </w:rPr>
        <w:t xml:space="preserve"> open issues of</w:t>
      </w:r>
      <w:r w:rsidR="00D70A1C">
        <w:rPr>
          <w:rFonts w:hint="eastAsia"/>
          <w:lang w:eastAsia="zh-CN"/>
        </w:rPr>
        <w:t xml:space="preserve"> dynamic control.</w:t>
      </w:r>
    </w:p>
    <w:p w:rsidR="003547AA" w:rsidRDefault="005E20CB" w:rsidP="00477A5A">
      <w:pPr>
        <w:pStyle w:val="1"/>
      </w:pPr>
      <w:r>
        <w:rPr>
          <w:rFonts w:hint="eastAsia"/>
        </w:rPr>
        <w:t>Discussion</w:t>
      </w:r>
    </w:p>
    <w:p w:rsidR="003F633C" w:rsidRDefault="003F633C" w:rsidP="00BE5F53">
      <w:pPr>
        <w:rPr>
          <w:lang w:eastAsia="zh-CN"/>
        </w:rPr>
      </w:pPr>
      <w:r>
        <w:rPr>
          <w:rFonts w:hint="eastAsia"/>
          <w:lang w:eastAsia="zh-CN"/>
        </w:rPr>
        <w:t xml:space="preserve">Based on the offline discussion of last RAN3 meeting, </w:t>
      </w:r>
      <w:r w:rsidR="005B0DF1">
        <w:rPr>
          <w:rFonts w:hint="eastAsia"/>
          <w:lang w:eastAsia="zh-CN"/>
        </w:rPr>
        <w:t>two open issues are captured.</w:t>
      </w:r>
      <w:r w:rsidR="0066440D">
        <w:rPr>
          <w:rFonts w:hint="eastAsia"/>
          <w:lang w:eastAsia="zh-CN"/>
        </w:rPr>
        <w:t xml:space="preserve"> </w:t>
      </w:r>
      <w:r w:rsidR="004B1A1C">
        <w:rPr>
          <w:rFonts w:hint="eastAsia"/>
          <w:lang w:eastAsia="zh-CN"/>
        </w:rPr>
        <w:t>I</w:t>
      </w:r>
      <w:r w:rsidR="0066440D">
        <w:rPr>
          <w:rFonts w:hint="eastAsia"/>
          <w:lang w:eastAsia="zh-CN"/>
        </w:rPr>
        <w:t>t should be noted that the paper only discusses the packet duplication in DL.</w:t>
      </w:r>
    </w:p>
    <w:p w:rsidR="009D10A4" w:rsidRDefault="009D10A4" w:rsidP="00BE5F53">
      <w:pPr>
        <w:rPr>
          <w:lang w:eastAsia="zh-CN"/>
        </w:rPr>
      </w:pPr>
      <w:r>
        <w:rPr>
          <w:rFonts w:hint="eastAsia"/>
          <w:lang w:eastAsia="zh-CN"/>
        </w:rPr>
        <w:t xml:space="preserve">Before discussions on these open issues, based on our companion co-sourced paper in AI 17.2.1, it is necessary to enhance the ASSISTANCE INFORMATION in 38.425 to indicate the duplication suggestion and channel quality for each leg, which lays the </w:t>
      </w:r>
      <w:r>
        <w:rPr>
          <w:lang w:eastAsia="zh-CN"/>
        </w:rPr>
        <w:t>foundation</w:t>
      </w:r>
      <w:r>
        <w:rPr>
          <w:rFonts w:hint="eastAsia"/>
          <w:lang w:eastAsia="zh-CN"/>
        </w:rPr>
        <w:t xml:space="preserve"> for further enhancements on dynamic control, regardless of which method (will be given later) to be used.</w:t>
      </w:r>
    </w:p>
    <w:p w:rsidR="009D10A4" w:rsidRPr="00585791" w:rsidRDefault="009D10A4" w:rsidP="00BE5F53">
      <w:pPr>
        <w:rPr>
          <w:b/>
          <w:lang w:eastAsia="zh-CN"/>
        </w:rPr>
      </w:pPr>
      <w:r w:rsidRPr="00585791">
        <w:rPr>
          <w:rFonts w:hint="eastAsia"/>
          <w:b/>
          <w:lang w:eastAsia="zh-CN"/>
        </w:rPr>
        <w:t>Proposal 1: Enhance the ASSISTANCE INFORMATION</w:t>
      </w:r>
      <w:r w:rsidR="00585791" w:rsidRPr="00585791">
        <w:rPr>
          <w:rFonts w:hint="eastAsia"/>
          <w:b/>
          <w:lang w:eastAsia="zh-CN"/>
        </w:rPr>
        <w:t xml:space="preserve"> in 38.425 to indicate the duplication activation </w:t>
      </w:r>
      <w:r w:rsidR="00585791" w:rsidRPr="00585791">
        <w:rPr>
          <w:b/>
          <w:lang w:eastAsia="zh-CN"/>
        </w:rPr>
        <w:t>suggestion</w:t>
      </w:r>
      <w:r w:rsidR="00585791" w:rsidRPr="00585791">
        <w:rPr>
          <w:rFonts w:hint="eastAsia"/>
          <w:b/>
          <w:lang w:eastAsia="zh-CN"/>
        </w:rPr>
        <w:t xml:space="preserve"> and radio quality assistance information for each RLC entity.</w:t>
      </w:r>
    </w:p>
    <w:p w:rsidR="005B0DF1" w:rsidRDefault="005B0DF1" w:rsidP="00BE5F53">
      <w:pPr>
        <w:rPr>
          <w:lang w:eastAsia="zh-CN"/>
        </w:rPr>
      </w:pPr>
      <w:r>
        <w:rPr>
          <w:rFonts w:hint="eastAsia"/>
          <w:lang w:eastAsia="zh-CN"/>
        </w:rPr>
        <w:t>T</w:t>
      </w:r>
      <w:r>
        <w:rPr>
          <w:lang w:eastAsia="zh-CN"/>
        </w:rPr>
        <w:t>h</w:t>
      </w:r>
      <w:r>
        <w:rPr>
          <w:rFonts w:hint="eastAsia"/>
          <w:lang w:eastAsia="zh-CN"/>
        </w:rPr>
        <w:t>e first question is to ask for the motivation of using separate tunnels for duplication i</w:t>
      </w:r>
      <w:r w:rsidR="0066440D">
        <w:rPr>
          <w:rFonts w:hint="eastAsia"/>
          <w:lang w:eastAsia="zh-CN"/>
        </w:rPr>
        <w:t xml:space="preserve">n R15. </w:t>
      </w:r>
      <w:r w:rsidR="004B1A1C">
        <w:rPr>
          <w:rFonts w:hint="eastAsia"/>
          <w:lang w:eastAsia="zh-CN"/>
        </w:rPr>
        <w:t>In R15</w:t>
      </w:r>
      <w:r>
        <w:rPr>
          <w:rFonts w:hint="eastAsia"/>
          <w:lang w:eastAsia="zh-CN"/>
        </w:rPr>
        <w:t xml:space="preserve">, the hosting node duplicates the packet, and transmits the duplicated packets to two separate tunnels which </w:t>
      </w:r>
      <w:proofErr w:type="gramStart"/>
      <w:r>
        <w:rPr>
          <w:rFonts w:hint="eastAsia"/>
          <w:lang w:eastAsia="zh-CN"/>
        </w:rPr>
        <w:t>connects</w:t>
      </w:r>
      <w:proofErr w:type="gramEnd"/>
      <w:r>
        <w:rPr>
          <w:rFonts w:hint="eastAsia"/>
          <w:lang w:eastAsia="zh-CN"/>
        </w:rPr>
        <w:t xml:space="preserve"> to two separate legs. </w:t>
      </w:r>
      <w:r w:rsidR="004B1A1C">
        <w:rPr>
          <w:rFonts w:hint="eastAsia"/>
          <w:lang w:eastAsia="zh-CN"/>
        </w:rPr>
        <w:t>In our opinion, n</w:t>
      </w:r>
      <w:r>
        <w:rPr>
          <w:rFonts w:hint="eastAsia"/>
          <w:lang w:eastAsia="zh-CN"/>
        </w:rPr>
        <w:t xml:space="preserve">o matter what the </w:t>
      </w:r>
      <w:r>
        <w:rPr>
          <w:lang w:eastAsia="zh-CN"/>
        </w:rPr>
        <w:t>motivation</w:t>
      </w:r>
      <w:r>
        <w:rPr>
          <w:rFonts w:hint="eastAsia"/>
          <w:lang w:eastAsia="zh-CN"/>
        </w:rPr>
        <w:t xml:space="preserve"> was, for PDCP duplication enhancement for </w:t>
      </w:r>
      <w:proofErr w:type="spellStart"/>
      <w:r>
        <w:rPr>
          <w:rFonts w:hint="eastAsia"/>
          <w:lang w:eastAsia="zh-CN"/>
        </w:rPr>
        <w:t>IIoT</w:t>
      </w:r>
      <w:proofErr w:type="spellEnd"/>
      <w:r>
        <w:rPr>
          <w:rFonts w:hint="eastAsia"/>
          <w:lang w:eastAsia="zh-CN"/>
        </w:rPr>
        <w:t xml:space="preserve"> in R16, what we need to focus now is to </w:t>
      </w:r>
      <w:r w:rsidR="0066440D">
        <w:rPr>
          <w:rFonts w:hint="eastAsia"/>
          <w:lang w:eastAsia="zh-CN"/>
        </w:rPr>
        <w:t>look for a proper method with limited standardization work.</w:t>
      </w:r>
    </w:p>
    <w:p w:rsidR="0066440D" w:rsidRDefault="0066440D" w:rsidP="00BE5F53">
      <w:pPr>
        <w:rPr>
          <w:lang w:eastAsia="zh-CN"/>
        </w:rPr>
      </w:pPr>
      <w:r>
        <w:rPr>
          <w:rFonts w:hint="eastAsia"/>
          <w:lang w:eastAsia="zh-CN"/>
        </w:rPr>
        <w:t>Basically, there</w:t>
      </w:r>
      <w:r>
        <w:rPr>
          <w:lang w:eastAsia="zh-CN"/>
        </w:rPr>
        <w:t>’</w:t>
      </w:r>
      <w:r>
        <w:rPr>
          <w:rFonts w:hint="eastAsia"/>
          <w:lang w:eastAsia="zh-CN"/>
        </w:rPr>
        <w:t>re two ways to duplicate packets:</w:t>
      </w:r>
    </w:p>
    <w:p w:rsidR="0066440D" w:rsidRDefault="0066440D" w:rsidP="00BE5F53">
      <w:pPr>
        <w:rPr>
          <w:lang w:eastAsia="zh-CN"/>
        </w:rPr>
      </w:pPr>
      <w:r w:rsidRPr="0066440D">
        <w:rPr>
          <w:rFonts w:hint="eastAsia"/>
          <w:i/>
          <w:lang w:eastAsia="zh-CN"/>
        </w:rPr>
        <w:t>Option 1</w:t>
      </w:r>
      <w:r>
        <w:rPr>
          <w:rFonts w:hint="eastAsia"/>
          <w:lang w:eastAsia="zh-CN"/>
        </w:rPr>
        <w:t>: The hosting node duplicates packets</w:t>
      </w:r>
    </w:p>
    <w:p w:rsidR="0066440D" w:rsidRDefault="0066440D" w:rsidP="00BE5F53">
      <w:pPr>
        <w:rPr>
          <w:lang w:eastAsia="zh-CN"/>
        </w:rPr>
      </w:pPr>
      <w:r w:rsidRPr="0066440D">
        <w:rPr>
          <w:rFonts w:hint="eastAsia"/>
          <w:i/>
          <w:lang w:eastAsia="zh-CN"/>
        </w:rPr>
        <w:t>Option 2</w:t>
      </w:r>
      <w:r>
        <w:rPr>
          <w:rFonts w:hint="eastAsia"/>
          <w:lang w:eastAsia="zh-CN"/>
        </w:rPr>
        <w:t>: The assisting node duplicates packets</w:t>
      </w:r>
    </w:p>
    <w:p w:rsidR="0066440D" w:rsidRDefault="0066440D" w:rsidP="00BE5F53">
      <w:pPr>
        <w:rPr>
          <w:lang w:eastAsia="zh-CN"/>
        </w:rPr>
      </w:pPr>
      <w:r>
        <w:rPr>
          <w:rFonts w:hint="eastAsia"/>
          <w:lang w:eastAsia="zh-CN"/>
        </w:rPr>
        <w:lastRenderedPageBreak/>
        <w:t xml:space="preserve">For Option 1, it is natural to add more tunnels, and each tunnel will transmit separate copy to each leg, namely, reusing the </w:t>
      </w:r>
      <w:r w:rsidR="0089685B">
        <w:rPr>
          <w:rFonts w:hint="eastAsia"/>
          <w:lang w:eastAsia="zh-CN"/>
        </w:rPr>
        <w:t>method in R15 with additional tunnels to be specified.</w:t>
      </w:r>
    </w:p>
    <w:p w:rsidR="0089685B" w:rsidRDefault="0089685B" w:rsidP="00BE5F53">
      <w:pPr>
        <w:rPr>
          <w:lang w:eastAsia="zh-CN"/>
        </w:rPr>
      </w:pPr>
      <w:r>
        <w:rPr>
          <w:rFonts w:hint="eastAsia"/>
          <w:lang w:eastAsia="zh-CN"/>
        </w:rPr>
        <w:t>For Option 2, only one tunnel between hosting node and one assisting node is enough.</w:t>
      </w:r>
    </w:p>
    <w:p w:rsidR="00B06DCA" w:rsidRDefault="00150429" w:rsidP="00BE5F53">
      <w:pPr>
        <w:rPr>
          <w:lang w:eastAsia="zh-CN"/>
        </w:rPr>
      </w:pPr>
      <w:r>
        <w:rPr>
          <w:rFonts w:hint="eastAsia"/>
          <w:lang w:eastAsia="zh-CN"/>
        </w:rPr>
        <w:t>Then we can discuss the issue on coordination of DL duplication of more than two legs</w:t>
      </w:r>
      <w:r w:rsidR="001578A5">
        <w:rPr>
          <w:rFonts w:hint="eastAsia"/>
          <w:lang w:eastAsia="zh-CN"/>
        </w:rPr>
        <w:t xml:space="preserve"> </w:t>
      </w:r>
      <w:r w:rsidR="004B1A1C">
        <w:rPr>
          <w:rFonts w:hint="eastAsia"/>
          <w:lang w:eastAsia="zh-CN"/>
        </w:rPr>
        <w:t>for</w:t>
      </w:r>
      <w:r w:rsidR="001578A5">
        <w:rPr>
          <w:rFonts w:hint="eastAsia"/>
          <w:lang w:eastAsia="zh-CN"/>
        </w:rPr>
        <w:t xml:space="preserve"> each option</w:t>
      </w:r>
      <w:r>
        <w:rPr>
          <w:rFonts w:hint="eastAsia"/>
          <w:lang w:eastAsia="zh-CN"/>
        </w:rPr>
        <w:t>.</w:t>
      </w:r>
      <w:r w:rsidR="001578A5">
        <w:rPr>
          <w:rFonts w:hint="eastAsia"/>
          <w:lang w:eastAsia="zh-CN"/>
        </w:rPr>
        <w:t xml:space="preserve"> For Option 1, since up to four tunnels has already </w:t>
      </w:r>
      <w:r w:rsidR="003E16ED">
        <w:rPr>
          <w:rFonts w:hint="eastAsia"/>
          <w:lang w:eastAsia="zh-CN"/>
        </w:rPr>
        <w:t>been established, and the hosting node will transmit the duplicated packet to the corresponding tunnel as indicated in ASSISTANCE INFORMATION, no coordination between nodes is enough, as in R15.</w:t>
      </w:r>
    </w:p>
    <w:p w:rsidR="003E16ED" w:rsidRDefault="003E16ED" w:rsidP="00BE5F53">
      <w:pPr>
        <w:rPr>
          <w:lang w:eastAsia="zh-CN"/>
        </w:rPr>
      </w:pPr>
      <w:r>
        <w:rPr>
          <w:rFonts w:hint="eastAsia"/>
          <w:lang w:eastAsia="zh-CN"/>
        </w:rPr>
        <w:t>For Option 2, with the aid of the ASSISTANCE INFORMATION,</w:t>
      </w:r>
      <w:r w:rsidR="00A20D94">
        <w:rPr>
          <w:rFonts w:hint="eastAsia"/>
          <w:lang w:eastAsia="zh-CN"/>
        </w:rPr>
        <w:t xml:space="preserve"> both no coordination and partial coordination will work, considering the fact that</w:t>
      </w:r>
      <w:r w:rsidR="004B1A1C">
        <w:rPr>
          <w:rFonts w:hint="eastAsia"/>
          <w:lang w:eastAsia="zh-CN"/>
        </w:rPr>
        <w:t xml:space="preserve"> no coordination may cause</w:t>
      </w:r>
      <w:r w:rsidR="00A20D94">
        <w:rPr>
          <w:rFonts w:hint="eastAsia"/>
          <w:lang w:eastAsia="zh-CN"/>
        </w:rPr>
        <w:t xml:space="preserve"> resource-</w:t>
      </w:r>
      <w:r w:rsidR="00F87325">
        <w:rPr>
          <w:rFonts w:hint="eastAsia"/>
          <w:lang w:eastAsia="zh-CN"/>
        </w:rPr>
        <w:t>in</w:t>
      </w:r>
      <w:r w:rsidR="004B1A1C">
        <w:rPr>
          <w:rFonts w:hint="eastAsia"/>
          <w:lang w:eastAsia="zh-CN"/>
        </w:rPr>
        <w:t>efficiency</w:t>
      </w:r>
      <w:r w:rsidR="00F87325">
        <w:rPr>
          <w:rFonts w:hint="eastAsia"/>
          <w:lang w:eastAsia="zh-CN"/>
        </w:rPr>
        <w:t xml:space="preserve"> for</w:t>
      </w:r>
      <w:r w:rsidR="00A20D94">
        <w:rPr>
          <w:rFonts w:hint="eastAsia"/>
          <w:lang w:eastAsia="zh-CN"/>
        </w:rPr>
        <w:t xml:space="preserve"> </w:t>
      </w:r>
      <w:r w:rsidR="004B1A1C">
        <w:rPr>
          <w:rFonts w:hint="eastAsia"/>
          <w:lang w:eastAsia="zh-CN"/>
        </w:rPr>
        <w:t>O</w:t>
      </w:r>
      <w:r w:rsidR="00A20D94">
        <w:rPr>
          <w:rFonts w:hint="eastAsia"/>
          <w:lang w:eastAsia="zh-CN"/>
        </w:rPr>
        <w:t>ption</w:t>
      </w:r>
      <w:r w:rsidR="004B1A1C">
        <w:rPr>
          <w:rFonts w:hint="eastAsia"/>
          <w:lang w:eastAsia="zh-CN"/>
        </w:rPr>
        <w:t xml:space="preserve"> 2</w:t>
      </w:r>
      <w:r w:rsidR="00A20D94">
        <w:rPr>
          <w:rFonts w:hint="eastAsia"/>
          <w:lang w:eastAsia="zh-CN"/>
        </w:rPr>
        <w:t xml:space="preserve">, partial coordination is </w:t>
      </w:r>
      <w:r w:rsidR="00A20D94">
        <w:rPr>
          <w:lang w:eastAsia="zh-CN"/>
        </w:rPr>
        <w:t>preferable</w:t>
      </w:r>
      <w:r w:rsidR="00A20D94">
        <w:rPr>
          <w:rFonts w:hint="eastAsia"/>
          <w:lang w:eastAsia="zh-CN"/>
        </w:rPr>
        <w:t>.</w:t>
      </w:r>
    </w:p>
    <w:p w:rsidR="009911F0" w:rsidRDefault="009911F0" w:rsidP="00BE5F53">
      <w:pPr>
        <w:rPr>
          <w:b/>
          <w:lang w:eastAsia="zh-CN"/>
        </w:rPr>
      </w:pPr>
      <w:r>
        <w:rPr>
          <w:rFonts w:hint="eastAsia"/>
          <w:b/>
          <w:lang w:eastAsia="zh-CN"/>
        </w:rPr>
        <w:t>Observation 1</w:t>
      </w:r>
      <w:r w:rsidRPr="009911F0">
        <w:rPr>
          <w:rFonts w:hint="eastAsia"/>
          <w:b/>
          <w:lang w:eastAsia="zh-CN"/>
        </w:rPr>
        <w:t xml:space="preserve">: </w:t>
      </w:r>
      <w:r>
        <w:rPr>
          <w:rFonts w:hint="eastAsia"/>
          <w:b/>
          <w:lang w:eastAsia="zh-CN"/>
        </w:rPr>
        <w:t>If the hosting node duplicates packets, no coordination between nodes is enough.</w:t>
      </w:r>
    </w:p>
    <w:p w:rsidR="009911F0" w:rsidRPr="009911F0" w:rsidRDefault="009911F0" w:rsidP="00BE5F53">
      <w:pPr>
        <w:rPr>
          <w:b/>
          <w:lang w:eastAsia="zh-CN"/>
        </w:rPr>
      </w:pPr>
      <w:r>
        <w:rPr>
          <w:rFonts w:hint="eastAsia"/>
          <w:b/>
          <w:lang w:eastAsia="zh-CN"/>
        </w:rPr>
        <w:t xml:space="preserve">Observation 2: If the assisting node duplicates packets, partial coordination between nodes is </w:t>
      </w:r>
      <w:r>
        <w:rPr>
          <w:b/>
          <w:lang w:eastAsia="zh-CN"/>
        </w:rPr>
        <w:t>preferable</w:t>
      </w:r>
      <w:r>
        <w:rPr>
          <w:rFonts w:hint="eastAsia"/>
          <w:b/>
          <w:lang w:eastAsia="zh-CN"/>
        </w:rPr>
        <w:t>.</w:t>
      </w:r>
    </w:p>
    <w:p w:rsidR="00F87325" w:rsidRDefault="00F87325" w:rsidP="00BE5F53">
      <w:pPr>
        <w:rPr>
          <w:lang w:eastAsia="zh-CN"/>
        </w:rPr>
      </w:pPr>
      <w:r>
        <w:rPr>
          <w:rFonts w:hint="eastAsia"/>
          <w:lang w:eastAsia="zh-CN"/>
        </w:rPr>
        <w:t xml:space="preserve">Then we can make a comparison between </w:t>
      </w:r>
      <w:r w:rsidR="00F30BD8">
        <w:rPr>
          <w:rFonts w:hint="eastAsia"/>
          <w:lang w:eastAsia="zh-CN"/>
        </w:rPr>
        <w:t>no coordination for Option 1 and partial coordination for Option 2, which is shown as in Table below,</w:t>
      </w:r>
    </w:p>
    <w:tbl>
      <w:tblPr>
        <w:tblStyle w:val="af1"/>
        <w:tblW w:w="0" w:type="auto"/>
        <w:tblLook w:val="04A0"/>
      </w:tblPr>
      <w:tblGrid>
        <w:gridCol w:w="2376"/>
        <w:gridCol w:w="3686"/>
        <w:gridCol w:w="3793"/>
      </w:tblGrid>
      <w:tr w:rsidR="00BB4A6C" w:rsidTr="00BB4A6C">
        <w:tc>
          <w:tcPr>
            <w:tcW w:w="2376" w:type="dxa"/>
          </w:tcPr>
          <w:p w:rsidR="00BB4A6C" w:rsidRDefault="00BB4A6C" w:rsidP="00BE5F53">
            <w:pPr>
              <w:rPr>
                <w:lang w:eastAsia="zh-CN"/>
              </w:rPr>
            </w:pPr>
          </w:p>
        </w:tc>
        <w:tc>
          <w:tcPr>
            <w:tcW w:w="3686" w:type="dxa"/>
          </w:tcPr>
          <w:p w:rsidR="00BB4A6C" w:rsidRDefault="00BB4A6C" w:rsidP="00BE5F53">
            <w:pPr>
              <w:rPr>
                <w:lang w:eastAsia="zh-CN"/>
              </w:rPr>
            </w:pPr>
            <w:r>
              <w:rPr>
                <w:rFonts w:hint="eastAsia"/>
                <w:lang w:eastAsia="zh-CN"/>
              </w:rPr>
              <w:t>Option 1</w:t>
            </w:r>
          </w:p>
        </w:tc>
        <w:tc>
          <w:tcPr>
            <w:tcW w:w="3793" w:type="dxa"/>
          </w:tcPr>
          <w:p w:rsidR="00BB4A6C" w:rsidRDefault="00BB4A6C" w:rsidP="00BE5F53">
            <w:pPr>
              <w:rPr>
                <w:lang w:eastAsia="zh-CN"/>
              </w:rPr>
            </w:pPr>
            <w:r>
              <w:rPr>
                <w:rFonts w:hint="eastAsia"/>
                <w:lang w:eastAsia="zh-CN"/>
              </w:rPr>
              <w:t>Option 2</w:t>
            </w:r>
          </w:p>
        </w:tc>
      </w:tr>
      <w:tr w:rsidR="005E3C54" w:rsidTr="00BB4A6C">
        <w:tc>
          <w:tcPr>
            <w:tcW w:w="2376" w:type="dxa"/>
          </w:tcPr>
          <w:p w:rsidR="005E3C54" w:rsidRDefault="005E3C54" w:rsidP="00BE5F53">
            <w:pPr>
              <w:rPr>
                <w:lang w:eastAsia="zh-CN"/>
              </w:rPr>
            </w:pPr>
            <w:r>
              <w:rPr>
                <w:rFonts w:hint="eastAsia"/>
                <w:lang w:eastAsia="zh-CN"/>
              </w:rPr>
              <w:t>Coordination requirement</w:t>
            </w:r>
          </w:p>
        </w:tc>
        <w:tc>
          <w:tcPr>
            <w:tcW w:w="3686" w:type="dxa"/>
          </w:tcPr>
          <w:p w:rsidR="005E3C54" w:rsidRDefault="005E3C54" w:rsidP="00BE5F53">
            <w:pPr>
              <w:rPr>
                <w:lang w:eastAsia="zh-CN"/>
              </w:rPr>
            </w:pPr>
            <w:r>
              <w:rPr>
                <w:rFonts w:hint="eastAsia"/>
                <w:lang w:eastAsia="zh-CN"/>
              </w:rPr>
              <w:t>No (Pro)</w:t>
            </w:r>
          </w:p>
        </w:tc>
        <w:tc>
          <w:tcPr>
            <w:tcW w:w="3793" w:type="dxa"/>
          </w:tcPr>
          <w:p w:rsidR="005E3C54" w:rsidRDefault="005E3C54" w:rsidP="00BE5F53">
            <w:pPr>
              <w:rPr>
                <w:lang w:eastAsia="zh-CN"/>
              </w:rPr>
            </w:pPr>
            <w:r>
              <w:rPr>
                <w:rFonts w:hint="eastAsia"/>
                <w:lang w:eastAsia="zh-CN"/>
              </w:rPr>
              <w:t>Partial (Con)</w:t>
            </w:r>
          </w:p>
        </w:tc>
      </w:tr>
      <w:tr w:rsidR="00BB4A6C" w:rsidTr="00BB4A6C">
        <w:tc>
          <w:tcPr>
            <w:tcW w:w="2376" w:type="dxa"/>
          </w:tcPr>
          <w:p w:rsidR="00BB4A6C" w:rsidRDefault="008769FD" w:rsidP="00BE5F53">
            <w:pPr>
              <w:rPr>
                <w:lang w:eastAsia="zh-CN"/>
              </w:rPr>
            </w:pPr>
            <w:r>
              <w:rPr>
                <w:rFonts w:hint="eastAsia"/>
                <w:lang w:eastAsia="zh-CN"/>
              </w:rPr>
              <w:t>A</w:t>
            </w:r>
            <w:r w:rsidR="00BB4A6C">
              <w:rPr>
                <w:rFonts w:hint="eastAsia"/>
                <w:lang w:eastAsia="zh-CN"/>
              </w:rPr>
              <w:t>dditional tunnels</w:t>
            </w:r>
          </w:p>
        </w:tc>
        <w:tc>
          <w:tcPr>
            <w:tcW w:w="3686" w:type="dxa"/>
          </w:tcPr>
          <w:p w:rsidR="00BB4A6C" w:rsidRDefault="00BB4A6C" w:rsidP="00BE5F53">
            <w:pPr>
              <w:rPr>
                <w:lang w:eastAsia="zh-CN"/>
              </w:rPr>
            </w:pPr>
            <w:r>
              <w:rPr>
                <w:rFonts w:hint="eastAsia"/>
                <w:lang w:eastAsia="zh-CN"/>
              </w:rPr>
              <w:t>Yes (Con)</w:t>
            </w:r>
          </w:p>
        </w:tc>
        <w:tc>
          <w:tcPr>
            <w:tcW w:w="3793" w:type="dxa"/>
          </w:tcPr>
          <w:p w:rsidR="00BB4A6C" w:rsidRDefault="00BB4A6C" w:rsidP="00BE5F53">
            <w:pPr>
              <w:rPr>
                <w:lang w:eastAsia="zh-CN"/>
              </w:rPr>
            </w:pPr>
            <w:r>
              <w:rPr>
                <w:rFonts w:hint="eastAsia"/>
                <w:lang w:eastAsia="zh-CN"/>
              </w:rPr>
              <w:t>No (Pro)</w:t>
            </w:r>
          </w:p>
        </w:tc>
      </w:tr>
      <w:tr w:rsidR="00BB4A6C" w:rsidTr="00BB4A6C">
        <w:tc>
          <w:tcPr>
            <w:tcW w:w="2376" w:type="dxa"/>
          </w:tcPr>
          <w:p w:rsidR="00BB4A6C" w:rsidRDefault="008769FD" w:rsidP="00BE5F53">
            <w:pPr>
              <w:rPr>
                <w:lang w:eastAsia="zh-CN"/>
              </w:rPr>
            </w:pPr>
            <w:r>
              <w:rPr>
                <w:rFonts w:hint="eastAsia"/>
                <w:lang w:eastAsia="zh-CN"/>
              </w:rPr>
              <w:t>Standardization work</w:t>
            </w:r>
          </w:p>
        </w:tc>
        <w:tc>
          <w:tcPr>
            <w:tcW w:w="3686" w:type="dxa"/>
          </w:tcPr>
          <w:p w:rsidR="00BB4A6C" w:rsidRDefault="008769FD" w:rsidP="00BE5F53">
            <w:pPr>
              <w:rPr>
                <w:lang w:eastAsia="zh-CN"/>
              </w:rPr>
            </w:pPr>
            <w:r>
              <w:rPr>
                <w:rFonts w:hint="eastAsia"/>
                <w:lang w:eastAsia="zh-CN"/>
              </w:rPr>
              <w:t>Less (Pro)</w:t>
            </w:r>
          </w:p>
        </w:tc>
        <w:tc>
          <w:tcPr>
            <w:tcW w:w="3793" w:type="dxa"/>
          </w:tcPr>
          <w:p w:rsidR="00BB4A6C" w:rsidRDefault="008769FD" w:rsidP="00BE5F53">
            <w:pPr>
              <w:rPr>
                <w:lang w:eastAsia="zh-CN"/>
              </w:rPr>
            </w:pPr>
            <w:r>
              <w:rPr>
                <w:rFonts w:hint="eastAsia"/>
                <w:lang w:eastAsia="zh-CN"/>
              </w:rPr>
              <w:t>More (Con)</w:t>
            </w:r>
          </w:p>
        </w:tc>
      </w:tr>
      <w:tr w:rsidR="00BB4A6C" w:rsidTr="00BB4A6C">
        <w:tc>
          <w:tcPr>
            <w:tcW w:w="2376" w:type="dxa"/>
          </w:tcPr>
          <w:p w:rsidR="00BB4A6C" w:rsidRDefault="00E229BF" w:rsidP="00BE5F53">
            <w:pPr>
              <w:rPr>
                <w:lang w:eastAsia="zh-CN"/>
              </w:rPr>
            </w:pPr>
            <w:r>
              <w:rPr>
                <w:rFonts w:hint="eastAsia"/>
                <w:lang w:eastAsia="zh-CN"/>
              </w:rPr>
              <w:t>Unified method as in R15</w:t>
            </w:r>
          </w:p>
        </w:tc>
        <w:tc>
          <w:tcPr>
            <w:tcW w:w="3686" w:type="dxa"/>
          </w:tcPr>
          <w:p w:rsidR="00BB4A6C" w:rsidRPr="00E229BF" w:rsidRDefault="00E229BF" w:rsidP="00BE5F53">
            <w:pPr>
              <w:rPr>
                <w:lang w:eastAsia="zh-CN"/>
              </w:rPr>
            </w:pPr>
            <w:r>
              <w:rPr>
                <w:rFonts w:hint="eastAsia"/>
                <w:lang w:eastAsia="zh-CN"/>
              </w:rPr>
              <w:t>Yes (Pro)</w:t>
            </w:r>
          </w:p>
        </w:tc>
        <w:tc>
          <w:tcPr>
            <w:tcW w:w="3793" w:type="dxa"/>
          </w:tcPr>
          <w:p w:rsidR="00BB4A6C" w:rsidRDefault="00E229BF" w:rsidP="00BE5F53">
            <w:pPr>
              <w:rPr>
                <w:lang w:eastAsia="zh-CN"/>
              </w:rPr>
            </w:pPr>
            <w:r>
              <w:rPr>
                <w:rFonts w:hint="eastAsia"/>
                <w:lang w:eastAsia="zh-CN"/>
              </w:rPr>
              <w:t>No (Con)</w:t>
            </w:r>
          </w:p>
        </w:tc>
      </w:tr>
      <w:tr w:rsidR="00BB4A6C" w:rsidTr="00BB4A6C">
        <w:tc>
          <w:tcPr>
            <w:tcW w:w="2376" w:type="dxa"/>
          </w:tcPr>
          <w:p w:rsidR="00BB4A6C" w:rsidRDefault="0064447B" w:rsidP="00BE5F53">
            <w:pPr>
              <w:rPr>
                <w:lang w:eastAsia="zh-CN"/>
              </w:rPr>
            </w:pPr>
            <w:r>
              <w:rPr>
                <w:rFonts w:hint="eastAsia"/>
                <w:lang w:eastAsia="zh-CN"/>
              </w:rPr>
              <w:t>Overhead on interfaces</w:t>
            </w:r>
          </w:p>
        </w:tc>
        <w:tc>
          <w:tcPr>
            <w:tcW w:w="3686" w:type="dxa"/>
          </w:tcPr>
          <w:p w:rsidR="00BB4A6C" w:rsidRDefault="0064447B" w:rsidP="00BE5F53">
            <w:pPr>
              <w:rPr>
                <w:lang w:eastAsia="zh-CN"/>
              </w:rPr>
            </w:pPr>
            <w:r>
              <w:rPr>
                <w:rFonts w:hint="eastAsia"/>
                <w:lang w:eastAsia="zh-CN"/>
              </w:rPr>
              <w:t>More (Con)</w:t>
            </w:r>
          </w:p>
        </w:tc>
        <w:tc>
          <w:tcPr>
            <w:tcW w:w="3793" w:type="dxa"/>
          </w:tcPr>
          <w:p w:rsidR="00BB4A6C" w:rsidRDefault="0064447B" w:rsidP="00BE5F53">
            <w:pPr>
              <w:rPr>
                <w:lang w:eastAsia="zh-CN"/>
              </w:rPr>
            </w:pPr>
            <w:r>
              <w:rPr>
                <w:rFonts w:hint="eastAsia"/>
                <w:lang w:eastAsia="zh-CN"/>
              </w:rPr>
              <w:t>Less (Pro)</w:t>
            </w:r>
          </w:p>
        </w:tc>
      </w:tr>
      <w:tr w:rsidR="00717A92" w:rsidTr="00BB4A6C">
        <w:tc>
          <w:tcPr>
            <w:tcW w:w="2376" w:type="dxa"/>
          </w:tcPr>
          <w:p w:rsidR="00717A92" w:rsidRDefault="00717A92" w:rsidP="00BE5F53">
            <w:pPr>
              <w:rPr>
                <w:lang w:eastAsia="zh-CN"/>
              </w:rPr>
            </w:pPr>
            <w:r>
              <w:rPr>
                <w:rFonts w:hint="eastAsia"/>
                <w:lang w:eastAsia="zh-CN"/>
              </w:rPr>
              <w:t xml:space="preserve">Reliability on F1 and </w:t>
            </w:r>
            <w:proofErr w:type="spellStart"/>
            <w:r>
              <w:rPr>
                <w:rFonts w:hint="eastAsia"/>
                <w:lang w:eastAsia="zh-CN"/>
              </w:rPr>
              <w:t>Xn</w:t>
            </w:r>
            <w:proofErr w:type="spellEnd"/>
          </w:p>
        </w:tc>
        <w:tc>
          <w:tcPr>
            <w:tcW w:w="3686" w:type="dxa"/>
          </w:tcPr>
          <w:p w:rsidR="00717A92" w:rsidRPr="00717A92" w:rsidRDefault="00717A92" w:rsidP="00717A92">
            <w:pPr>
              <w:rPr>
                <w:lang w:eastAsia="zh-CN"/>
              </w:rPr>
            </w:pPr>
            <w:r>
              <w:rPr>
                <w:rFonts w:hint="eastAsia"/>
                <w:lang w:eastAsia="zh-CN"/>
              </w:rPr>
              <w:t>More (Pro)</w:t>
            </w:r>
          </w:p>
        </w:tc>
        <w:tc>
          <w:tcPr>
            <w:tcW w:w="3793" w:type="dxa"/>
          </w:tcPr>
          <w:p w:rsidR="00717A92" w:rsidRDefault="00717A92" w:rsidP="00BE5F53">
            <w:pPr>
              <w:rPr>
                <w:lang w:eastAsia="zh-CN"/>
              </w:rPr>
            </w:pPr>
            <w:r>
              <w:rPr>
                <w:rFonts w:hint="eastAsia"/>
                <w:lang w:eastAsia="zh-CN"/>
              </w:rPr>
              <w:t>Less (Con)</w:t>
            </w:r>
          </w:p>
        </w:tc>
      </w:tr>
    </w:tbl>
    <w:p w:rsidR="00F30BD8" w:rsidRDefault="000C288A" w:rsidP="00BE5F53">
      <w:pPr>
        <w:rPr>
          <w:lang w:eastAsia="zh-CN"/>
        </w:rPr>
      </w:pPr>
      <w:r>
        <w:rPr>
          <w:rFonts w:hint="eastAsia"/>
          <w:lang w:eastAsia="zh-CN"/>
        </w:rPr>
        <w:t xml:space="preserve">Considering F1 and </w:t>
      </w:r>
      <w:proofErr w:type="spellStart"/>
      <w:r>
        <w:rPr>
          <w:rFonts w:hint="eastAsia"/>
          <w:lang w:eastAsia="zh-CN"/>
        </w:rPr>
        <w:t>Xn</w:t>
      </w:r>
      <w:proofErr w:type="spellEnd"/>
      <w:r>
        <w:rPr>
          <w:rFonts w:hint="eastAsia"/>
          <w:lang w:eastAsia="zh-CN"/>
        </w:rPr>
        <w:t xml:space="preserve"> interfaces are normally not the bottle-neck of transmission, and the limited time for this WI, we slightly prefer Option 1, namely the hosting node performs duplication and no coordination is required.</w:t>
      </w:r>
    </w:p>
    <w:p w:rsidR="000C288A" w:rsidRDefault="000C288A" w:rsidP="00BE5F53">
      <w:pPr>
        <w:rPr>
          <w:b/>
          <w:lang w:eastAsia="zh-CN"/>
        </w:rPr>
      </w:pPr>
      <w:r w:rsidRPr="000C288A">
        <w:rPr>
          <w:rFonts w:hint="eastAsia"/>
          <w:b/>
          <w:lang w:eastAsia="zh-CN"/>
        </w:rPr>
        <w:t xml:space="preserve">Proposal 2: </w:t>
      </w:r>
      <w:r>
        <w:rPr>
          <w:rFonts w:hint="eastAsia"/>
          <w:b/>
          <w:lang w:eastAsia="zh-CN"/>
        </w:rPr>
        <w:t xml:space="preserve">Select one of the following </w:t>
      </w:r>
      <w:proofErr w:type="gramStart"/>
      <w:r>
        <w:rPr>
          <w:rFonts w:hint="eastAsia"/>
          <w:b/>
          <w:lang w:eastAsia="zh-CN"/>
        </w:rPr>
        <w:t>method</w:t>
      </w:r>
      <w:proofErr w:type="gramEnd"/>
      <w:r>
        <w:rPr>
          <w:rFonts w:hint="eastAsia"/>
          <w:b/>
          <w:lang w:eastAsia="zh-CN"/>
        </w:rPr>
        <w:t xml:space="preserve"> for dynamic control of PDCP duplication:</w:t>
      </w:r>
    </w:p>
    <w:p w:rsidR="000C288A" w:rsidRDefault="000C288A" w:rsidP="000C288A">
      <w:pPr>
        <w:pStyle w:val="af8"/>
        <w:numPr>
          <w:ilvl w:val="0"/>
          <w:numId w:val="7"/>
        </w:numPr>
        <w:rPr>
          <w:b/>
        </w:rPr>
      </w:pPr>
      <w:r>
        <w:rPr>
          <w:b/>
        </w:rPr>
        <w:t>T</w:t>
      </w:r>
      <w:r>
        <w:rPr>
          <w:rFonts w:hint="eastAsia"/>
          <w:b/>
        </w:rPr>
        <w:t>he hosting node performs duplication, and no coordination between nodes is required.</w:t>
      </w:r>
    </w:p>
    <w:p w:rsidR="005B129B" w:rsidRDefault="000C288A" w:rsidP="00BE5F53">
      <w:pPr>
        <w:pStyle w:val="af8"/>
        <w:numPr>
          <w:ilvl w:val="0"/>
          <w:numId w:val="7"/>
        </w:numPr>
        <w:rPr>
          <w:b/>
        </w:rPr>
      </w:pPr>
      <w:r>
        <w:rPr>
          <w:rFonts w:hint="eastAsia"/>
          <w:b/>
        </w:rPr>
        <w:t>The assisting node performs duplication, and partial coordination between nodes is required.</w:t>
      </w:r>
    </w:p>
    <w:p w:rsidR="000C288A" w:rsidRPr="00BB7961" w:rsidRDefault="000C288A" w:rsidP="00BB7961">
      <w:pPr>
        <w:rPr>
          <w:b/>
          <w:lang w:eastAsia="zh-CN"/>
        </w:rPr>
      </w:pP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393AC8">
        <w:rPr>
          <w:rFonts w:hint="eastAsia"/>
          <w:lang w:eastAsia="zh-CN"/>
        </w:rPr>
        <w:t xml:space="preserve">remaining issues of </w:t>
      </w:r>
      <w:r w:rsidR="000C288A">
        <w:rPr>
          <w:rFonts w:hint="eastAsia"/>
          <w:lang w:eastAsia="zh-CN"/>
        </w:rPr>
        <w:t>dynamic control</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57666" w:rsidRDefault="000C288A" w:rsidP="00457666">
      <w:pPr>
        <w:rPr>
          <w:lang w:eastAsia="zh-CN"/>
        </w:rPr>
      </w:pPr>
      <w:r w:rsidRPr="00585791">
        <w:rPr>
          <w:rFonts w:hint="eastAsia"/>
          <w:b/>
          <w:lang w:eastAsia="zh-CN"/>
        </w:rPr>
        <w:t xml:space="preserve">Proposal 1: Enhance the ASSISTANCE INFORMATION in 38.425 to indicate the duplication activation </w:t>
      </w:r>
      <w:r w:rsidRPr="00585791">
        <w:rPr>
          <w:b/>
          <w:lang w:eastAsia="zh-CN"/>
        </w:rPr>
        <w:t>suggestion</w:t>
      </w:r>
      <w:r w:rsidRPr="00585791">
        <w:rPr>
          <w:rFonts w:hint="eastAsia"/>
          <w:b/>
          <w:lang w:eastAsia="zh-CN"/>
        </w:rPr>
        <w:t xml:space="preserve"> and radio quality assistance information for each RLC entity.</w:t>
      </w:r>
    </w:p>
    <w:p w:rsidR="000C288A" w:rsidRDefault="000C288A" w:rsidP="000C288A">
      <w:pPr>
        <w:rPr>
          <w:b/>
          <w:lang w:eastAsia="zh-CN"/>
        </w:rPr>
      </w:pPr>
      <w:r>
        <w:rPr>
          <w:rFonts w:hint="eastAsia"/>
          <w:b/>
          <w:lang w:eastAsia="zh-CN"/>
        </w:rPr>
        <w:t>Observation 1</w:t>
      </w:r>
      <w:r w:rsidRPr="009911F0">
        <w:rPr>
          <w:rFonts w:hint="eastAsia"/>
          <w:b/>
          <w:lang w:eastAsia="zh-CN"/>
        </w:rPr>
        <w:t xml:space="preserve">: </w:t>
      </w:r>
      <w:r>
        <w:rPr>
          <w:rFonts w:hint="eastAsia"/>
          <w:b/>
          <w:lang w:eastAsia="zh-CN"/>
        </w:rPr>
        <w:t>If the hosting node duplicates packets, no coordination between nodes is enough.</w:t>
      </w:r>
    </w:p>
    <w:p w:rsidR="000C288A" w:rsidRPr="006D7A59" w:rsidRDefault="000C288A" w:rsidP="000C288A">
      <w:pPr>
        <w:rPr>
          <w:b/>
          <w:lang w:eastAsia="zh-CN"/>
        </w:rPr>
      </w:pPr>
      <w:r>
        <w:rPr>
          <w:rFonts w:hint="eastAsia"/>
          <w:b/>
          <w:lang w:eastAsia="zh-CN"/>
        </w:rPr>
        <w:t xml:space="preserve">Observation 2: If the assisting node duplicates packets, partial coordination between nodes is </w:t>
      </w:r>
      <w:r>
        <w:rPr>
          <w:b/>
          <w:lang w:eastAsia="zh-CN"/>
        </w:rPr>
        <w:t>preferable</w:t>
      </w:r>
      <w:r>
        <w:rPr>
          <w:rFonts w:hint="eastAsia"/>
          <w:b/>
          <w:lang w:eastAsia="zh-CN"/>
        </w:rPr>
        <w:t>.</w:t>
      </w:r>
    </w:p>
    <w:p w:rsidR="000C288A" w:rsidRDefault="000C288A" w:rsidP="000C288A">
      <w:pPr>
        <w:rPr>
          <w:b/>
          <w:lang w:eastAsia="zh-CN"/>
        </w:rPr>
      </w:pPr>
      <w:r w:rsidRPr="000C288A">
        <w:rPr>
          <w:rFonts w:hint="eastAsia"/>
          <w:b/>
          <w:lang w:eastAsia="zh-CN"/>
        </w:rPr>
        <w:lastRenderedPageBreak/>
        <w:t xml:space="preserve">Proposal 2: </w:t>
      </w:r>
      <w:r>
        <w:rPr>
          <w:rFonts w:hint="eastAsia"/>
          <w:b/>
          <w:lang w:eastAsia="zh-CN"/>
        </w:rPr>
        <w:t xml:space="preserve">Select one of the following </w:t>
      </w:r>
      <w:proofErr w:type="gramStart"/>
      <w:r>
        <w:rPr>
          <w:rFonts w:hint="eastAsia"/>
          <w:b/>
          <w:lang w:eastAsia="zh-CN"/>
        </w:rPr>
        <w:t>method</w:t>
      </w:r>
      <w:proofErr w:type="gramEnd"/>
      <w:r>
        <w:rPr>
          <w:rFonts w:hint="eastAsia"/>
          <w:b/>
          <w:lang w:eastAsia="zh-CN"/>
        </w:rPr>
        <w:t xml:space="preserve"> for dynamic control of PDCP duplication:</w:t>
      </w:r>
    </w:p>
    <w:p w:rsidR="000C288A" w:rsidRDefault="000C288A" w:rsidP="000C288A">
      <w:pPr>
        <w:pStyle w:val="af8"/>
        <w:numPr>
          <w:ilvl w:val="0"/>
          <w:numId w:val="7"/>
        </w:numPr>
        <w:rPr>
          <w:b/>
        </w:rPr>
      </w:pPr>
      <w:r>
        <w:rPr>
          <w:b/>
        </w:rPr>
        <w:t>T</w:t>
      </w:r>
      <w:r>
        <w:rPr>
          <w:rFonts w:hint="eastAsia"/>
          <w:b/>
        </w:rPr>
        <w:t>he hosting node performs duplication, and no coordination between nodes is required.</w:t>
      </w:r>
    </w:p>
    <w:p w:rsidR="000C288A" w:rsidRPr="000C288A" w:rsidRDefault="000C288A" w:rsidP="000C288A">
      <w:pPr>
        <w:pStyle w:val="af8"/>
        <w:numPr>
          <w:ilvl w:val="0"/>
          <w:numId w:val="7"/>
        </w:numPr>
        <w:rPr>
          <w:b/>
        </w:rPr>
      </w:pPr>
      <w:r>
        <w:rPr>
          <w:rFonts w:hint="eastAsia"/>
          <w:b/>
        </w:rPr>
        <w:t>The assisting node performs duplication, and partial coordination between nodes is required.</w:t>
      </w:r>
    </w:p>
    <w:p w:rsidR="00B9364F" w:rsidRPr="000C288A" w:rsidRDefault="00B9364F" w:rsidP="000C288A">
      <w:pPr>
        <w:rPr>
          <w:b/>
          <w:lang w:val="en-GB" w:eastAsia="zh-CN"/>
        </w:rPr>
      </w:pPr>
    </w:p>
    <w:p w:rsidR="00DC40DA" w:rsidRPr="00AC523E" w:rsidRDefault="00DC40DA" w:rsidP="00DC40DA">
      <w:pPr>
        <w:pStyle w:val="1"/>
      </w:pPr>
      <w:r w:rsidRPr="00AC523E">
        <w:t>References</w:t>
      </w:r>
    </w:p>
    <w:p w:rsidR="00D70A1C" w:rsidRDefault="00D70A1C" w:rsidP="00FE7421">
      <w:pPr>
        <w:numPr>
          <w:ilvl w:val="0"/>
          <w:numId w:val="3"/>
        </w:numPr>
        <w:spacing w:after="120"/>
        <w:rPr>
          <w:lang w:eastAsia="zh-CN"/>
        </w:rPr>
      </w:pPr>
      <w:r>
        <w:rPr>
          <w:rFonts w:hint="eastAsia"/>
          <w:lang w:eastAsia="zh-CN"/>
        </w:rPr>
        <w:t>R3-196590</w:t>
      </w:r>
    </w:p>
    <w:p w:rsidR="00392606" w:rsidRDefault="00392606" w:rsidP="00FE7421">
      <w:pPr>
        <w:numPr>
          <w:ilvl w:val="0"/>
          <w:numId w:val="3"/>
        </w:numPr>
        <w:spacing w:after="120"/>
        <w:rPr>
          <w:lang w:eastAsia="zh-CN"/>
        </w:rPr>
      </w:pPr>
      <w:r w:rsidRPr="00961D3F">
        <w:rPr>
          <w:rFonts w:hint="eastAsia"/>
          <w:lang w:eastAsia="zh-CN"/>
        </w:rPr>
        <w:t>R3-19</w:t>
      </w:r>
      <w:r w:rsidR="00D70A1C">
        <w:rPr>
          <w:rFonts w:hint="eastAsia"/>
          <w:lang w:eastAsia="zh-CN"/>
        </w:rPr>
        <w:t>7704</w:t>
      </w:r>
    </w:p>
    <w:p w:rsidR="00F8045B" w:rsidRPr="008A7CE0" w:rsidRDefault="00F8045B" w:rsidP="008A7CE0">
      <w:pPr>
        <w:spacing w:after="120"/>
        <w:rPr>
          <w:lang w:eastAsia="zh-CN"/>
        </w:rPr>
      </w:pP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40D" w:rsidRDefault="00AA040D">
      <w:r>
        <w:separator/>
      </w:r>
    </w:p>
  </w:endnote>
  <w:endnote w:type="continuationSeparator" w:id="0">
    <w:p w:rsidR="00AA040D" w:rsidRDefault="00AA04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40D" w:rsidRDefault="00AA040D">
      <w:r>
        <w:separator/>
      </w:r>
    </w:p>
  </w:footnote>
  <w:footnote w:type="continuationSeparator" w:id="0">
    <w:p w:rsidR="00AA040D" w:rsidRDefault="00AA04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500828"/>
    <w:multiLevelType w:val="hybridMultilevel"/>
    <w:tmpl w:val="AFFE5298"/>
    <w:lvl w:ilvl="0" w:tplc="17927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2A81D8F"/>
    <w:multiLevelType w:val="hybridMultilevel"/>
    <w:tmpl w:val="18860D18"/>
    <w:lvl w:ilvl="0" w:tplc="86E689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2"/>
  </w:num>
  <w:num w:numId="6">
    <w:abstractNumId w:val="1"/>
  </w:num>
  <w:num w:numId="7">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421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795"/>
    <w:rsid w:val="0000596C"/>
    <w:rsid w:val="00005E0A"/>
    <w:rsid w:val="00006041"/>
    <w:rsid w:val="00006224"/>
    <w:rsid w:val="00006C27"/>
    <w:rsid w:val="00006DFD"/>
    <w:rsid w:val="000074C4"/>
    <w:rsid w:val="00010047"/>
    <w:rsid w:val="00010301"/>
    <w:rsid w:val="000106D7"/>
    <w:rsid w:val="00010772"/>
    <w:rsid w:val="000108EF"/>
    <w:rsid w:val="00010980"/>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678D7"/>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59F"/>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88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4105"/>
    <w:rsid w:val="000D41E4"/>
    <w:rsid w:val="000D430E"/>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0429"/>
    <w:rsid w:val="0015172F"/>
    <w:rsid w:val="00151BC6"/>
    <w:rsid w:val="00152B1B"/>
    <w:rsid w:val="0015331D"/>
    <w:rsid w:val="00153800"/>
    <w:rsid w:val="00153AB6"/>
    <w:rsid w:val="00153B4B"/>
    <w:rsid w:val="00153FF3"/>
    <w:rsid w:val="00154345"/>
    <w:rsid w:val="0015442B"/>
    <w:rsid w:val="00155098"/>
    <w:rsid w:val="00156181"/>
    <w:rsid w:val="00156D5D"/>
    <w:rsid w:val="001578A5"/>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48B"/>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3DE8"/>
    <w:rsid w:val="0024493E"/>
    <w:rsid w:val="00244C9C"/>
    <w:rsid w:val="0024505A"/>
    <w:rsid w:val="0024560B"/>
    <w:rsid w:val="0024671F"/>
    <w:rsid w:val="002469CB"/>
    <w:rsid w:val="00246D9B"/>
    <w:rsid w:val="00247373"/>
    <w:rsid w:val="002478C1"/>
    <w:rsid w:val="00247AE6"/>
    <w:rsid w:val="00247FB5"/>
    <w:rsid w:val="00250155"/>
    <w:rsid w:val="00250BF6"/>
    <w:rsid w:val="00251782"/>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8DB"/>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4C5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6E6E"/>
    <w:rsid w:val="00366F2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02"/>
    <w:rsid w:val="003774DD"/>
    <w:rsid w:val="00380133"/>
    <w:rsid w:val="00380544"/>
    <w:rsid w:val="0038067B"/>
    <w:rsid w:val="00380FC1"/>
    <w:rsid w:val="00380FDE"/>
    <w:rsid w:val="00381965"/>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C8"/>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6ED"/>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33C"/>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04C0"/>
    <w:rsid w:val="00411660"/>
    <w:rsid w:val="004128AA"/>
    <w:rsid w:val="00412A27"/>
    <w:rsid w:val="004133C0"/>
    <w:rsid w:val="00413B2C"/>
    <w:rsid w:val="004145C0"/>
    <w:rsid w:val="00415607"/>
    <w:rsid w:val="00415E8D"/>
    <w:rsid w:val="004169C9"/>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6B91"/>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A1C"/>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5E5"/>
    <w:rsid w:val="004D362F"/>
    <w:rsid w:val="004D39A2"/>
    <w:rsid w:val="004D3F28"/>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7B"/>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B19"/>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5791"/>
    <w:rsid w:val="00586B20"/>
    <w:rsid w:val="00587447"/>
    <w:rsid w:val="00587976"/>
    <w:rsid w:val="00590872"/>
    <w:rsid w:val="00590FA4"/>
    <w:rsid w:val="00591016"/>
    <w:rsid w:val="00591640"/>
    <w:rsid w:val="00591C06"/>
    <w:rsid w:val="0059265A"/>
    <w:rsid w:val="00592D05"/>
    <w:rsid w:val="00593642"/>
    <w:rsid w:val="005938A6"/>
    <w:rsid w:val="00594943"/>
    <w:rsid w:val="005955EF"/>
    <w:rsid w:val="0059569D"/>
    <w:rsid w:val="0059591C"/>
    <w:rsid w:val="005961C8"/>
    <w:rsid w:val="00596488"/>
    <w:rsid w:val="00596AE2"/>
    <w:rsid w:val="0059724B"/>
    <w:rsid w:val="00597B23"/>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DF1"/>
    <w:rsid w:val="005B0E95"/>
    <w:rsid w:val="005B129B"/>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3C54"/>
    <w:rsid w:val="005E4569"/>
    <w:rsid w:val="005E4F10"/>
    <w:rsid w:val="005E524E"/>
    <w:rsid w:val="005E57F3"/>
    <w:rsid w:val="005E5802"/>
    <w:rsid w:val="005E59AA"/>
    <w:rsid w:val="005E5F1C"/>
    <w:rsid w:val="005E64DE"/>
    <w:rsid w:val="005E6C23"/>
    <w:rsid w:val="005E7200"/>
    <w:rsid w:val="005E7397"/>
    <w:rsid w:val="005E75C4"/>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048"/>
    <w:rsid w:val="00623256"/>
    <w:rsid w:val="006234FD"/>
    <w:rsid w:val="0062362B"/>
    <w:rsid w:val="006238ED"/>
    <w:rsid w:val="00623AE4"/>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47B"/>
    <w:rsid w:val="006445F3"/>
    <w:rsid w:val="0064479D"/>
    <w:rsid w:val="00644A6D"/>
    <w:rsid w:val="00644AA4"/>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440D"/>
    <w:rsid w:val="0066535F"/>
    <w:rsid w:val="006655B4"/>
    <w:rsid w:val="00665970"/>
    <w:rsid w:val="0066620B"/>
    <w:rsid w:val="00666C96"/>
    <w:rsid w:val="00667118"/>
    <w:rsid w:val="00670290"/>
    <w:rsid w:val="0067043C"/>
    <w:rsid w:val="006705E4"/>
    <w:rsid w:val="006719BF"/>
    <w:rsid w:val="006722CD"/>
    <w:rsid w:val="00672485"/>
    <w:rsid w:val="0067292E"/>
    <w:rsid w:val="00672D89"/>
    <w:rsid w:val="0067456A"/>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604"/>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1CD4"/>
    <w:rsid w:val="006A291C"/>
    <w:rsid w:val="006A4123"/>
    <w:rsid w:val="006A44AC"/>
    <w:rsid w:val="006A4E01"/>
    <w:rsid w:val="006A54CA"/>
    <w:rsid w:val="006A5C32"/>
    <w:rsid w:val="006A62B9"/>
    <w:rsid w:val="006A653D"/>
    <w:rsid w:val="006A7215"/>
    <w:rsid w:val="006A7A83"/>
    <w:rsid w:val="006B03F4"/>
    <w:rsid w:val="006B07EC"/>
    <w:rsid w:val="006B0FAF"/>
    <w:rsid w:val="006B1492"/>
    <w:rsid w:val="006B1777"/>
    <w:rsid w:val="006B1D64"/>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D7A59"/>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510"/>
    <w:rsid w:val="007178F1"/>
    <w:rsid w:val="00717A92"/>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27E6C"/>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7A3"/>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86F"/>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218"/>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805"/>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3F7"/>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41D"/>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775"/>
    <w:rsid w:val="00873BEF"/>
    <w:rsid w:val="00873EA2"/>
    <w:rsid w:val="00874183"/>
    <w:rsid w:val="00874184"/>
    <w:rsid w:val="00874938"/>
    <w:rsid w:val="00874BA5"/>
    <w:rsid w:val="00876267"/>
    <w:rsid w:val="00876444"/>
    <w:rsid w:val="0087652D"/>
    <w:rsid w:val="008769FD"/>
    <w:rsid w:val="00876D3A"/>
    <w:rsid w:val="00877479"/>
    <w:rsid w:val="00877CA1"/>
    <w:rsid w:val="00880652"/>
    <w:rsid w:val="00880857"/>
    <w:rsid w:val="0088122D"/>
    <w:rsid w:val="008816F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85B"/>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27A"/>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5D9"/>
    <w:rsid w:val="009639E7"/>
    <w:rsid w:val="00963E0A"/>
    <w:rsid w:val="009640DE"/>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11F0"/>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0A4"/>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1C6"/>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3FFA"/>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0D94"/>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784"/>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5E33"/>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219"/>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6FB3"/>
    <w:rsid w:val="00A97DF6"/>
    <w:rsid w:val="00A97FD9"/>
    <w:rsid w:val="00AA0009"/>
    <w:rsid w:val="00AA040D"/>
    <w:rsid w:val="00AA09CB"/>
    <w:rsid w:val="00AA2A0F"/>
    <w:rsid w:val="00AA2C58"/>
    <w:rsid w:val="00AA2D49"/>
    <w:rsid w:val="00AA3486"/>
    <w:rsid w:val="00AA3846"/>
    <w:rsid w:val="00AA4415"/>
    <w:rsid w:val="00AA483B"/>
    <w:rsid w:val="00AA6141"/>
    <w:rsid w:val="00AA62DE"/>
    <w:rsid w:val="00AA6FA0"/>
    <w:rsid w:val="00AA7B2C"/>
    <w:rsid w:val="00AA7C13"/>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54B7"/>
    <w:rsid w:val="00AD635C"/>
    <w:rsid w:val="00AD6B68"/>
    <w:rsid w:val="00AD6BCA"/>
    <w:rsid w:val="00AD72BB"/>
    <w:rsid w:val="00AD7946"/>
    <w:rsid w:val="00AD7E6C"/>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6DCA"/>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64F"/>
    <w:rsid w:val="00B93F4E"/>
    <w:rsid w:val="00B940BB"/>
    <w:rsid w:val="00B9437B"/>
    <w:rsid w:val="00B94389"/>
    <w:rsid w:val="00B94C21"/>
    <w:rsid w:val="00B950BF"/>
    <w:rsid w:val="00B95BC2"/>
    <w:rsid w:val="00BA05F0"/>
    <w:rsid w:val="00BA0DF0"/>
    <w:rsid w:val="00BA11B4"/>
    <w:rsid w:val="00BA20B8"/>
    <w:rsid w:val="00BA29D8"/>
    <w:rsid w:val="00BA2B9F"/>
    <w:rsid w:val="00BA35FA"/>
    <w:rsid w:val="00BA3BF8"/>
    <w:rsid w:val="00BA4014"/>
    <w:rsid w:val="00BA50E7"/>
    <w:rsid w:val="00BA51D0"/>
    <w:rsid w:val="00BA5FC8"/>
    <w:rsid w:val="00BA6087"/>
    <w:rsid w:val="00BA67B2"/>
    <w:rsid w:val="00BA69A0"/>
    <w:rsid w:val="00BA6F71"/>
    <w:rsid w:val="00BA7276"/>
    <w:rsid w:val="00BA7575"/>
    <w:rsid w:val="00BA78D1"/>
    <w:rsid w:val="00BA79E9"/>
    <w:rsid w:val="00BB01AA"/>
    <w:rsid w:val="00BB0375"/>
    <w:rsid w:val="00BB3732"/>
    <w:rsid w:val="00BB3D79"/>
    <w:rsid w:val="00BB4427"/>
    <w:rsid w:val="00BB4574"/>
    <w:rsid w:val="00BB4661"/>
    <w:rsid w:val="00BB4A1C"/>
    <w:rsid w:val="00BB4A6C"/>
    <w:rsid w:val="00BB4FF3"/>
    <w:rsid w:val="00BB55DF"/>
    <w:rsid w:val="00BB5EE8"/>
    <w:rsid w:val="00BB706E"/>
    <w:rsid w:val="00BB7961"/>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18D8"/>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755"/>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8B3"/>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0D"/>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A1C"/>
    <w:rsid w:val="00D70B4A"/>
    <w:rsid w:val="00D716B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87CA4"/>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23D"/>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9BF"/>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ACF"/>
    <w:rsid w:val="00EB1B17"/>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3F4"/>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806"/>
    <w:rsid w:val="00F13E33"/>
    <w:rsid w:val="00F17198"/>
    <w:rsid w:val="00F1763E"/>
    <w:rsid w:val="00F17E97"/>
    <w:rsid w:val="00F216CF"/>
    <w:rsid w:val="00F22086"/>
    <w:rsid w:val="00F22215"/>
    <w:rsid w:val="00F223A7"/>
    <w:rsid w:val="00F22538"/>
    <w:rsid w:val="00F22E26"/>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BD8"/>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172B"/>
    <w:rsid w:val="00F83B28"/>
    <w:rsid w:val="00F83FB3"/>
    <w:rsid w:val="00F84A55"/>
    <w:rsid w:val="00F84FFB"/>
    <w:rsid w:val="00F8574A"/>
    <w:rsid w:val="00F8671F"/>
    <w:rsid w:val="00F8679A"/>
    <w:rsid w:val="00F86DC3"/>
    <w:rsid w:val="00F87325"/>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B0D2E-6972-480A-8088-C511C35A5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210</TotalTime>
  <Pages>3</Pages>
  <Words>729</Words>
  <Characters>4158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4878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CMCC_LL</cp:lastModifiedBy>
  <cp:revision>30</cp:revision>
  <cp:lastPrinted>2011-12-08T06:45:00Z</cp:lastPrinted>
  <dcterms:created xsi:type="dcterms:W3CDTF">2020-02-13T08:22:00Z</dcterms:created>
  <dcterms:modified xsi:type="dcterms:W3CDTF">2020-02-14T10:39:00Z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